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72B" w:rsidRPr="00DB72EF" w:rsidRDefault="007D072B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7D072B" w:rsidRPr="00DB72EF" w:rsidRDefault="007D072B">
      <w:pPr>
        <w:autoSpaceDE/>
        <w:rPr>
          <w:b/>
          <w:i/>
          <w:color w:val="auto"/>
          <w:lang w:eastAsia="ar-SA"/>
        </w:rPr>
      </w:pPr>
    </w:p>
    <w:p w:rsidR="007D072B" w:rsidRPr="00DB72EF" w:rsidRDefault="007D072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D072B" w:rsidRPr="00DB72EF" w:rsidRDefault="007D072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D072B" w:rsidRPr="00DB72EF" w:rsidRDefault="007D072B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D072B" w:rsidRPr="00DB72EF" w:rsidRDefault="007D072B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7D072B" w:rsidRPr="00DB72EF" w:rsidRDefault="007D072B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7D072B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7D072B" w:rsidRPr="00DB72EF" w:rsidRDefault="007D072B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7D072B" w:rsidRDefault="007D072B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7D072B" w:rsidRDefault="007D072B" w:rsidP="00775B7E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bookmarkStart w:id="0" w:name="_GoBack"/>
      <w:bookmarkEnd w:id="0"/>
    </w:p>
    <w:p w:rsidR="007D072B" w:rsidRDefault="007D072B" w:rsidP="00775B7E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7D072B" w:rsidRPr="00DB72EF" w:rsidRDefault="007D072B" w:rsidP="00DB72EF">
      <w:pPr>
        <w:autoSpaceDE/>
        <w:rPr>
          <w:i/>
          <w:color w:val="auto"/>
          <w:lang w:eastAsia="ar-SA"/>
        </w:rPr>
      </w:pPr>
    </w:p>
    <w:p w:rsidR="007D072B" w:rsidRPr="00DB72EF" w:rsidRDefault="007D072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7D072B" w:rsidRPr="00DB72EF" w:rsidRDefault="007D072B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7D072B" w:rsidRPr="00DB72EF" w:rsidRDefault="007D072B">
      <w:pPr>
        <w:autoSpaceDE/>
        <w:jc w:val="both"/>
        <w:rPr>
          <w:b/>
          <w:i/>
          <w:color w:val="auto"/>
          <w:lang w:eastAsia="ar-SA"/>
        </w:rPr>
      </w:pPr>
    </w:p>
    <w:p w:rsidR="007D072B" w:rsidRPr="00DB72EF" w:rsidRDefault="007D072B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7D072B" w:rsidRPr="00DB72EF" w:rsidRDefault="007D072B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D072B" w:rsidRPr="00DB72EF" w:rsidRDefault="007D072B" w:rsidP="00775B7E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7D072B" w:rsidRPr="00DB72EF" w:rsidRDefault="007D072B">
      <w:pPr>
        <w:autoSpaceDE/>
        <w:jc w:val="center"/>
        <w:rPr>
          <w:i/>
          <w:color w:val="auto"/>
          <w:lang w:eastAsia="ar-SA"/>
        </w:rPr>
      </w:pPr>
    </w:p>
    <w:p w:rsidR="007D072B" w:rsidRDefault="007D072B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7D072B" w:rsidRDefault="007D072B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7D072B" w:rsidRPr="002A276B" w:rsidRDefault="007D072B" w:rsidP="002A276B">
      <w:pPr>
        <w:pStyle w:val="Zwykytekst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76B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2A276B">
        <w:rPr>
          <w:rFonts w:ascii="Times New Roman" w:hAnsi="Times New Roman" w:cs="Times New Roman"/>
          <w:b/>
          <w:sz w:val="24"/>
          <w:szCs w:val="24"/>
        </w:rPr>
        <w:t>Dowozy uczniów z gminy Święciechowa do Szkół Podstawowych i dzieci  do Przedszkola  w Święciechowie”</w:t>
      </w:r>
    </w:p>
    <w:p w:rsidR="007D072B" w:rsidRPr="00DB72EF" w:rsidRDefault="007D072B">
      <w:pPr>
        <w:autoSpaceDE/>
        <w:jc w:val="both"/>
        <w:rPr>
          <w:color w:val="auto"/>
          <w:lang w:eastAsia="ar-SA"/>
        </w:rPr>
      </w:pPr>
    </w:p>
    <w:p w:rsidR="007D072B" w:rsidRPr="00DB72EF" w:rsidRDefault="007D072B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7D072B" w:rsidRPr="00DB72EF" w:rsidRDefault="007D072B" w:rsidP="00775B7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D072B" w:rsidRPr="00DB72EF" w:rsidRDefault="007D072B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7D072B" w:rsidRPr="00775B7E" w:rsidRDefault="007D072B" w:rsidP="00775B7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7D072B" w:rsidRPr="00DB72EF" w:rsidRDefault="007D072B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7D072B" w:rsidRPr="00775B7E" w:rsidRDefault="007D072B" w:rsidP="00775B7E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:rsidR="007D072B" w:rsidRDefault="007D072B" w:rsidP="00775B7E">
      <w:pPr>
        <w:autoSpaceDE/>
        <w:ind w:left="5596"/>
        <w:jc w:val="both"/>
        <w:rPr>
          <w:i/>
          <w:iCs/>
          <w:color w:val="auto"/>
          <w:sz w:val="22"/>
          <w:szCs w:val="22"/>
          <w:lang w:eastAsia="ar-SA"/>
        </w:rPr>
      </w:pPr>
    </w:p>
    <w:p w:rsidR="007D072B" w:rsidRDefault="007D072B" w:rsidP="00775B7E">
      <w:pPr>
        <w:autoSpaceDE/>
        <w:ind w:left="5596"/>
        <w:jc w:val="both"/>
        <w:rPr>
          <w:i/>
          <w:iCs/>
          <w:color w:val="auto"/>
          <w:sz w:val="22"/>
          <w:szCs w:val="22"/>
          <w:lang w:eastAsia="ar-SA"/>
        </w:rPr>
      </w:pPr>
    </w:p>
    <w:p w:rsidR="007D072B" w:rsidRPr="00134442" w:rsidRDefault="007D072B" w:rsidP="00775B7E">
      <w:pPr>
        <w:autoSpaceDE/>
        <w:ind w:left="5596"/>
        <w:jc w:val="both"/>
        <w:rPr>
          <w:i/>
          <w:iCs/>
          <w:color w:val="auto"/>
          <w:lang w:eastAsia="ar-SA"/>
        </w:rPr>
      </w:pP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7D072B" w:rsidRPr="00EE504C" w:rsidRDefault="007D072B" w:rsidP="00EE504C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7D072B" w:rsidRPr="00775B7E" w:rsidRDefault="007D072B" w:rsidP="00775B7E">
      <w:pPr>
        <w:autoSpaceDE/>
        <w:rPr>
          <w:i/>
          <w:color w:val="auto"/>
          <w:lang w:eastAsia="ar-SA"/>
        </w:rPr>
      </w:pPr>
      <w:r w:rsidRPr="00D46125">
        <w:rPr>
          <w:i/>
          <w:color w:val="auto"/>
          <w:lang w:eastAsia="ar-SA"/>
        </w:rPr>
        <w:t>...................................., dnia ..................... 202</w:t>
      </w:r>
      <w:r>
        <w:rPr>
          <w:i/>
          <w:color w:val="auto"/>
          <w:lang w:eastAsia="ar-SA"/>
        </w:rPr>
        <w:t>2</w:t>
      </w:r>
      <w:r w:rsidRPr="00D46125">
        <w:rPr>
          <w:i/>
          <w:color w:val="auto"/>
          <w:lang w:eastAsia="ar-SA"/>
        </w:rPr>
        <w:t xml:space="preserve"> roku</w:t>
      </w:r>
    </w:p>
    <w:p w:rsidR="007D072B" w:rsidRPr="00775B7E" w:rsidRDefault="007D072B" w:rsidP="00775B7E">
      <w:pPr>
        <w:tabs>
          <w:tab w:val="left" w:pos="0"/>
        </w:tabs>
        <w:autoSpaceDE/>
        <w:rPr>
          <w:rFonts w:ascii="Calibri" w:hAnsi="Calibri"/>
          <w:b/>
          <w:i/>
          <w:color w:val="auto"/>
          <w:lang w:eastAsia="ar-SA"/>
        </w:rPr>
      </w:pPr>
      <w:r w:rsidRPr="00A64BC0">
        <w:rPr>
          <w:i/>
          <w:iCs/>
          <w:color w:val="auto"/>
          <w:lang w:eastAsia="ar-SA"/>
        </w:rPr>
        <w:t>* - niepotrzebne skreślić</w:t>
      </w:r>
    </w:p>
    <w:sectPr w:rsidR="007D072B" w:rsidRPr="00775B7E" w:rsidSect="00775B7E">
      <w:headerReference w:type="default" r:id="rId7"/>
      <w:pgSz w:w="11906" w:h="16838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72B" w:rsidRDefault="007D072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7D072B" w:rsidRDefault="007D072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72B" w:rsidRDefault="007D072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7D072B" w:rsidRDefault="007D072B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72B" w:rsidRDefault="007D072B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</w:t>
    </w:r>
    <w:r w:rsidRPr="006A6663">
      <w:rPr>
        <w:color w:val="auto"/>
        <w:lang w:eastAsia="ar-SA"/>
      </w:rPr>
      <w:t>sprawy: GN.271</w:t>
    </w:r>
    <w:r>
      <w:rPr>
        <w:color w:val="auto"/>
        <w:lang w:eastAsia="ar-SA"/>
      </w:rPr>
      <w:t>.3.2022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264EE"/>
    <w:rsid w:val="000613F6"/>
    <w:rsid w:val="00134442"/>
    <w:rsid w:val="0014606D"/>
    <w:rsid w:val="00183A0F"/>
    <w:rsid w:val="001874C7"/>
    <w:rsid w:val="001D4984"/>
    <w:rsid w:val="001E100B"/>
    <w:rsid w:val="002A276B"/>
    <w:rsid w:val="00322BE8"/>
    <w:rsid w:val="00363CE9"/>
    <w:rsid w:val="004045BB"/>
    <w:rsid w:val="00405308"/>
    <w:rsid w:val="004D6474"/>
    <w:rsid w:val="004D7AC3"/>
    <w:rsid w:val="004E3A2E"/>
    <w:rsid w:val="00506860"/>
    <w:rsid w:val="0058748E"/>
    <w:rsid w:val="005923FD"/>
    <w:rsid w:val="005B0CC2"/>
    <w:rsid w:val="005D5D0E"/>
    <w:rsid w:val="006A26B2"/>
    <w:rsid w:val="006A6663"/>
    <w:rsid w:val="006B199B"/>
    <w:rsid w:val="00716B55"/>
    <w:rsid w:val="0074453E"/>
    <w:rsid w:val="00775B7E"/>
    <w:rsid w:val="00777CE1"/>
    <w:rsid w:val="007D072B"/>
    <w:rsid w:val="007D6E3F"/>
    <w:rsid w:val="007F6F4E"/>
    <w:rsid w:val="008E6EF9"/>
    <w:rsid w:val="009113A1"/>
    <w:rsid w:val="00984210"/>
    <w:rsid w:val="009C3757"/>
    <w:rsid w:val="009C4667"/>
    <w:rsid w:val="009F659E"/>
    <w:rsid w:val="00A64A42"/>
    <w:rsid w:val="00A64BC0"/>
    <w:rsid w:val="00A709C9"/>
    <w:rsid w:val="00AB11DD"/>
    <w:rsid w:val="00BE52E8"/>
    <w:rsid w:val="00C157D1"/>
    <w:rsid w:val="00C17033"/>
    <w:rsid w:val="00C33106"/>
    <w:rsid w:val="00C51031"/>
    <w:rsid w:val="00C76F24"/>
    <w:rsid w:val="00C975C1"/>
    <w:rsid w:val="00D27D2C"/>
    <w:rsid w:val="00D45740"/>
    <w:rsid w:val="00D46125"/>
    <w:rsid w:val="00D656E8"/>
    <w:rsid w:val="00D94808"/>
    <w:rsid w:val="00D97F4D"/>
    <w:rsid w:val="00DB72EF"/>
    <w:rsid w:val="00DC4109"/>
    <w:rsid w:val="00EE1D61"/>
    <w:rsid w:val="00EE504C"/>
    <w:rsid w:val="00F63BBE"/>
    <w:rsid w:val="00FA3CF1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B7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wykytekst1">
    <w:name w:val="Zwykły tekst1"/>
    <w:basedOn w:val="Normal"/>
    <w:uiPriority w:val="99"/>
    <w:rsid w:val="002A276B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271</Words>
  <Characters>1631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apra</cp:lastModifiedBy>
  <cp:revision>3</cp:revision>
  <dcterms:created xsi:type="dcterms:W3CDTF">2022-06-06T11:50:00Z</dcterms:created>
  <dcterms:modified xsi:type="dcterms:W3CDTF">2022-06-06T11:50:00Z</dcterms:modified>
</cp:coreProperties>
</file>